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987" w:rsidRDefault="00800987" w:rsidP="00800987">
      <w:pPr>
        <w:ind w:right="-318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приложение 1</w:t>
      </w:r>
    </w:p>
    <w:p w:rsidR="00800987" w:rsidRDefault="00800987" w:rsidP="0080098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СПРАВКА</w:t>
      </w:r>
    </w:p>
    <w:p w:rsidR="00800987" w:rsidRDefault="00800987" w:rsidP="00800987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800987" w:rsidRDefault="00800987" w:rsidP="00800987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800987" w:rsidRDefault="00800987" w:rsidP="00800987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800987" w:rsidRDefault="00800987" w:rsidP="00800987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>
        <w:rPr>
          <w:noProof/>
          <w:sz w:val="24"/>
        </w:rPr>
        <w:t xml:space="preserve"> 01.11.2023 по 30.11.2023</w:t>
      </w:r>
    </w:p>
    <w:p w:rsidR="00800987" w:rsidRDefault="00800987" w:rsidP="00800987">
      <w:pPr>
        <w:jc w:val="center"/>
        <w:rPr>
          <w:noProof/>
          <w:sz w:val="18"/>
        </w:rPr>
      </w:pPr>
    </w:p>
    <w:p w:rsidR="00800987" w:rsidRDefault="00800987" w:rsidP="00800987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356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6"/>
        <w:gridCol w:w="1560"/>
      </w:tblGrid>
      <w:tr w:rsidR="00E316B9" w:rsidTr="00800987">
        <w:trPr>
          <w:cantSplit/>
          <w:trHeight w:val="207"/>
        </w:trPr>
        <w:tc>
          <w:tcPr>
            <w:tcW w:w="7796" w:type="dxa"/>
            <w:vMerge w:val="restart"/>
          </w:tcPr>
          <w:p w:rsidR="00E316B9" w:rsidRPr="00187A2E" w:rsidRDefault="00E316B9" w:rsidP="00800987">
            <w:pPr>
              <w:jc w:val="center"/>
              <w:rPr>
                <w:noProof/>
                <w:sz w:val="18"/>
              </w:rPr>
            </w:pPr>
          </w:p>
          <w:p w:rsidR="00E316B9" w:rsidRDefault="004341D1" w:rsidP="00800987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560" w:type="dxa"/>
            <w:vMerge w:val="restart"/>
            <w:vAlign w:val="center"/>
          </w:tcPr>
          <w:p w:rsidR="00E316B9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316B9" w:rsidTr="00800987">
        <w:trPr>
          <w:cantSplit/>
          <w:trHeight w:val="437"/>
        </w:trPr>
        <w:tc>
          <w:tcPr>
            <w:tcW w:w="7796" w:type="dxa"/>
            <w:vMerge/>
          </w:tcPr>
          <w:p w:rsidR="00E316B9" w:rsidRDefault="00E316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Merge/>
          </w:tcPr>
          <w:p w:rsidR="00E316B9" w:rsidRDefault="00E316B9">
            <w:pPr>
              <w:jc w:val="center"/>
              <w:rPr>
                <w:noProof/>
                <w:sz w:val="18"/>
              </w:rPr>
            </w:pPr>
          </w:p>
        </w:tc>
      </w:tr>
      <w:tr w:rsidR="00E316B9" w:rsidTr="00800987">
        <w:trPr>
          <w:cantSplit/>
        </w:trPr>
        <w:tc>
          <w:tcPr>
            <w:tcW w:w="7796" w:type="dxa"/>
          </w:tcPr>
          <w:p w:rsidR="00E316B9" w:rsidRDefault="004341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60" w:type="dxa"/>
          </w:tcPr>
          <w:p w:rsidR="00E316B9" w:rsidRDefault="004341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316B9" w:rsidTr="00800987">
        <w:trPr>
          <w:cantSplit/>
        </w:trPr>
        <w:tc>
          <w:tcPr>
            <w:tcW w:w="7796" w:type="dxa"/>
          </w:tcPr>
          <w:p w:rsidR="00E316B9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560" w:type="dxa"/>
          </w:tcPr>
          <w:p w:rsidR="00E316B9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</w:p>
        </w:tc>
      </w:tr>
      <w:tr w:rsidR="004341D1" w:rsidTr="00800987">
        <w:trPr>
          <w:cantSplit/>
        </w:trPr>
        <w:tc>
          <w:tcPr>
            <w:tcW w:w="7796" w:type="dxa"/>
          </w:tcPr>
          <w:p w:rsidR="004341D1" w:rsidRDefault="004341D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560" w:type="dxa"/>
          </w:tcPr>
          <w:p w:rsidR="004341D1" w:rsidRDefault="004341D1" w:rsidP="008009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235</w:t>
            </w:r>
          </w:p>
        </w:tc>
      </w:tr>
    </w:tbl>
    <w:p w:rsidR="00E316B9" w:rsidRDefault="00E316B9">
      <w:pPr>
        <w:rPr>
          <w:noProof/>
        </w:rPr>
      </w:pPr>
    </w:p>
    <w:p w:rsidR="00E316B9" w:rsidRDefault="00E316B9">
      <w:pPr>
        <w:rPr>
          <w:noProof/>
        </w:rPr>
      </w:pPr>
      <w:bookmarkStart w:id="0" w:name="_GoBack"/>
      <w:bookmarkEnd w:id="0"/>
    </w:p>
    <w:sectPr w:rsidR="00E316B9">
      <w:pgSz w:w="11907" w:h="16840" w:code="9"/>
      <w:pgMar w:top="1440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D1"/>
    <w:rsid w:val="00187A2E"/>
    <w:rsid w:val="004341D1"/>
    <w:rsid w:val="00800987"/>
    <w:rsid w:val="00E3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97745-1200-4CB2-B00F-6F804FE8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01_OTDEL\&#1057;&#1069;&#1044;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306</Words>
  <Characters>2658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Певцова Анна Владимировна</dc:creator>
  <cp:keywords/>
  <cp:lastModifiedBy>ВА</cp:lastModifiedBy>
  <cp:revision>3</cp:revision>
  <cp:lastPrinted>1899-12-31T17:00:00Z</cp:lastPrinted>
  <dcterms:created xsi:type="dcterms:W3CDTF">2023-12-11T07:26:00Z</dcterms:created>
  <dcterms:modified xsi:type="dcterms:W3CDTF">2023-12-15T04:34:00Z</dcterms:modified>
</cp:coreProperties>
</file>